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Hillingdon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Hillingdon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Hillingdon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Hillingdon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Hillingdon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Hillingdon are estimated to have a score of 1-2 on the PGSI (low-risk gambling), whilst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41.0% </w:t>
      </w:r>
      <w:r w:rsidRPr="004747BF">
        <w:rPr>
          <w:rFonts w:ascii="Libre Franklin Light" w:eastAsia="Times New Roman" w:hAnsi="Libre Franklin Light" w:cs="Calibri Light"/>
        </w:rPr>
        <w:t xml:space="preserve">of those respondents classified as PGSI 8+ in Hillingdon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Hillingdon is estimated to be </w:t>
      </w:r>
      <w:r w:rsidRPr="00773DF7">
        <w:rPr>
          <w:rFonts w:ascii="Libre Franklin Light" w:eastAsia="Times New Roman" w:hAnsi="Libre Franklin Light" w:cs="Calibri Light"/>
          <w:b/>
          <w:bCs/>
          <w:color w:val="C45911" w:themeColor="accent2" w:themeShade="BF"/>
        </w:rPr>
        <w:t xml:space="preserve">£8,484,305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Hillingdon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Hillingdon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Hillingdon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Hillingdon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illing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Hillingdon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illing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Hillingdon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Hillingdon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illing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Hillingdon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Hillingdon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Hillingdon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Hillingdon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Hillingdon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Hillingdon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£8,484,305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Hillingdon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£138,195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£2,857,959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£204,734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£57,581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£105,566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£5,120,270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£8,484,305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Hillingdon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Hillingdon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Hillingdon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Hillingdon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Hillingdon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Hillingdon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Hillingdon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Hillingdon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Hillingdon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Hillingdon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Hillingdon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Hillingdon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450E51B-FC83-4C7B-ACC5-84BD970A3E4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